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21" w:type="dxa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7D270D" w:rsidRPr="00840C1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:rsidR="007D270D" w:rsidRPr="00840C17" w:rsidRDefault="007D270D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:rsidR="007D270D" w:rsidRPr="00840C17" w:rsidRDefault="007D270D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7D270D" w:rsidRPr="00840C17" w:rsidTr="00840C17">
        <w:tc>
          <w:tcPr>
            <w:tcW w:w="236" w:type="dxa"/>
            <w:tcBorders>
              <w:left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7D270D" w:rsidRPr="00840C17" w:rsidTr="00840C17">
        <w:tc>
          <w:tcPr>
            <w:tcW w:w="236" w:type="dxa"/>
            <w:tcBorders>
              <w:left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7D270D" w:rsidRPr="00840C17" w:rsidTr="00840C17">
        <w:tc>
          <w:tcPr>
            <w:tcW w:w="236" w:type="dxa"/>
            <w:tcBorders>
              <w:left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:rsidR="007D270D" w:rsidRPr="00840C17" w:rsidRDefault="007D270D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7D270D" w:rsidRPr="00840C1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:rsidR="007D270D" w:rsidRPr="00840C17" w:rsidRDefault="007D270D">
      <w:pPr>
        <w:spacing w:line="100" w:lineRule="atLeast"/>
        <w:jc w:val="center"/>
        <w:rPr>
          <w:rFonts w:ascii="Arial" w:hAnsi="Arial" w:cs="Arial"/>
        </w:rPr>
      </w:pPr>
    </w:p>
    <w:p w:rsidR="007D270D" w:rsidRPr="00840C17" w:rsidRDefault="007D270D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6908A1">
        <w:rPr>
          <w:rFonts w:ascii="Arial" w:hAnsi="Arial" w:cs="Arial"/>
          <w:b/>
          <w:color w:val="000000"/>
          <w:sz w:val="20"/>
          <w:szCs w:val="20"/>
        </w:rPr>
        <w:t>ОМБУ ЛАЗО МИЦЕВ РАЛЕ_____________________</w:t>
      </w:r>
    </w:p>
    <w:p w:rsidR="007D270D" w:rsidRPr="00840C17" w:rsidRDefault="007D270D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</w:t>
      </w:r>
      <w:r w:rsidRPr="006908A1">
        <w:rPr>
          <w:rFonts w:ascii="Arial" w:hAnsi="Arial" w:cs="Arial"/>
          <w:b/>
          <w:color w:val="000000"/>
          <w:sz w:val="20"/>
          <w:szCs w:val="20"/>
        </w:rPr>
        <w:t>БРАКАМИЛАДИНОВЦИ ББ КАВАДАРЦИ _415-029</w:t>
      </w:r>
      <w:r>
        <w:rPr>
          <w:rFonts w:ascii="Arial" w:hAnsi="Arial" w:cs="Arial"/>
          <w:color w:val="000000"/>
          <w:sz w:val="20"/>
          <w:szCs w:val="20"/>
        </w:rPr>
        <w:t>__</w:t>
      </w:r>
    </w:p>
    <w:p w:rsidR="007D270D" w:rsidRPr="00165CFD" w:rsidRDefault="007D270D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165CFD">
        <w:rPr>
          <w:rFonts w:ascii="Arial" w:hAnsi="Arial" w:cs="Arial"/>
          <w:b/>
          <w:color w:val="000000"/>
          <w:sz w:val="20"/>
          <w:szCs w:val="20"/>
        </w:rPr>
        <w:t>___</w:t>
      </w:r>
      <w:r w:rsidRPr="00165CFD">
        <w:rPr>
          <w:rFonts w:ascii="Arial" w:hAnsi="Arial" w:cs="Arial"/>
          <w:b/>
          <w:color w:val="000000"/>
          <w:sz w:val="20"/>
          <w:szCs w:val="20"/>
          <w:lang w:val="en-US"/>
        </w:rPr>
        <w:t>lazomicev_rale@yahoo</w:t>
      </w:r>
      <w:r w:rsidRPr="00840C17">
        <w:rPr>
          <w:rFonts w:ascii="Arial" w:hAnsi="Arial" w:cs="Arial"/>
          <w:color w:val="000000"/>
          <w:sz w:val="20"/>
          <w:szCs w:val="20"/>
        </w:rPr>
        <w:t>___________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:rsidR="007D270D" w:rsidRPr="00165CFD" w:rsidRDefault="007D270D">
      <w:pPr>
        <w:spacing w:line="100" w:lineRule="atLeast"/>
        <w:jc w:val="both"/>
        <w:rPr>
          <w:rFonts w:ascii="Arial" w:eastAsia="StobiSerif Regular" w:hAnsi="Arial" w:cs="Arial"/>
          <w:b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  <w:r w:rsidRPr="006908A1">
        <w:rPr>
          <w:rFonts w:ascii="Arial" w:hAnsi="Arial" w:cs="Arial"/>
          <w:b/>
          <w:color w:val="000000"/>
          <w:sz w:val="20"/>
          <w:szCs w:val="20"/>
        </w:rPr>
        <w:t>__40119</w:t>
      </w:r>
      <w:r>
        <w:rPr>
          <w:rFonts w:ascii="Arial" w:hAnsi="Arial" w:cs="Arial"/>
          <w:b/>
          <w:color w:val="000000"/>
          <w:sz w:val="20"/>
          <w:szCs w:val="20"/>
        </w:rPr>
        <w:t>92107770______________________</w:t>
      </w:r>
    </w:p>
    <w:p w:rsidR="007D270D" w:rsidRPr="006908A1" w:rsidRDefault="007D270D">
      <w:pPr>
        <w:spacing w:line="100" w:lineRule="atLeast"/>
        <w:jc w:val="both"/>
        <w:rPr>
          <w:rFonts w:ascii="Arial" w:eastAsia="StobiSerif Regular" w:hAnsi="Arial" w:cs="Arial"/>
          <w:b/>
          <w:color w:val="000000"/>
          <w:sz w:val="20"/>
          <w:szCs w:val="20"/>
        </w:rPr>
      </w:pPr>
    </w:p>
    <w:p w:rsidR="007D270D" w:rsidRPr="00840C17" w:rsidRDefault="007D270D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7D270D" w:rsidRPr="00D26962" w:rsidRDefault="007D270D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bookmarkStart w:id="0" w:name="_GoBack"/>
      <w:bookmarkEnd w:id="0"/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:rsidR="007D270D" w:rsidRPr="00840C17" w:rsidRDefault="007D270D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7D270D" w:rsidRPr="00840C17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:rsidR="007D270D" w:rsidRPr="00840C17" w:rsidRDefault="007D270D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7D270D" w:rsidRPr="00840C17" w:rsidRDefault="007D270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:rsidR="007D270D" w:rsidRPr="00840C17" w:rsidRDefault="007D270D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B26698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7248DD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 w:rsidP="009E536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770.374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CC0AB6" w:rsidRDefault="007D270D" w:rsidP="007248D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779.843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65C15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522.650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CC0AB6" w:rsidRDefault="007D270D" w:rsidP="00C10A66">
            <w:pPr>
              <w:pStyle w:val="TableContents"/>
              <w:tabs>
                <w:tab w:val="left" w:pos="1260"/>
              </w:tabs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528.963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65C15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39.721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CC0AB6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40.131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65C15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208.003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CC0AB6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210.749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B26698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65C15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270.632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0A207F" w:rsidRDefault="007D270D" w:rsidP="000A207F">
            <w:pPr>
              <w:pStyle w:val="TableContents"/>
              <w:tabs>
                <w:tab w:val="left" w:pos="1215"/>
              </w:tabs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299.762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65C15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127.238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0A207F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142.385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65C15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34.365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0A207F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48.350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7D270D" w:rsidRPr="00840C17" w:rsidRDefault="007D27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7D270D" w:rsidRPr="00840C17" w:rsidRDefault="007D27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65C15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79.029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0A207F" w:rsidRDefault="007D270D" w:rsidP="000A207F">
            <w:pPr>
              <w:pStyle w:val="TableContents"/>
              <w:tabs>
                <w:tab w:val="left" w:pos="1260"/>
              </w:tabs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89.027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7D270D" w:rsidRPr="00840C17" w:rsidRDefault="007D270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0A207F" w:rsidRDefault="007D270D" w:rsidP="00B7723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65C15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23.895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0A207F" w:rsidRDefault="007D270D" w:rsidP="00167EA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39.789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65C15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B7723A" w:rsidRDefault="007D270D" w:rsidP="00B7723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 w:rsidP="00167EA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65C15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21.021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0A207F" w:rsidRDefault="007D270D" w:rsidP="00167EA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39.789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 w:rsidP="009E536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2.874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 w:rsidP="000A207F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104.659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0A207F" w:rsidRDefault="007D270D" w:rsidP="00167EA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133.407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:rsidR="007D270D" w:rsidRPr="00840C17" w:rsidRDefault="007D27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 w:rsidP="009E536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87.092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0A207F" w:rsidRDefault="007D270D" w:rsidP="00B7723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117.247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17.567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0A207F" w:rsidRDefault="007D270D" w:rsidP="00167EA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16.160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:rsidR="007D270D" w:rsidRPr="00840C17" w:rsidRDefault="007D270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:rsidR="007D270D" w:rsidRPr="00840C17" w:rsidRDefault="007D270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65C15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86.478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0A207F" w:rsidRDefault="007D270D" w:rsidP="00B7723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74.708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65C15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86.478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0A207F" w:rsidRDefault="007D270D" w:rsidP="00167EA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74.708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:rsidR="007D270D" w:rsidRPr="00840C17" w:rsidRDefault="007D270D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7D270D" w:rsidRPr="00840C17" w:rsidRDefault="007D270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7D270D" w:rsidRPr="00840C17" w:rsidRDefault="007D270D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65C15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13.804.770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0A207F" w:rsidRDefault="007D270D" w:rsidP="00167EA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13.654.093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65C15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13.804.770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0A207F" w:rsidRDefault="007D270D" w:rsidP="00167EA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13.654.093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B26698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 w:rsidP="00167EA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:rsidR="007D270D" w:rsidRPr="00840C17" w:rsidRDefault="007D270D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13.804.770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0A207F" w:rsidRDefault="007D270D" w:rsidP="00B7723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13.654.093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:rsidR="007D270D" w:rsidRPr="00840C17" w:rsidRDefault="007D270D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:rsidR="007D270D" w:rsidRPr="00840C17" w:rsidRDefault="007D270D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:rsidR="007D270D" w:rsidRPr="00840C17" w:rsidRDefault="007D270D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7D270D" w:rsidRPr="00840C17">
        <w:trPr>
          <w:trHeight w:val="587"/>
        </w:trPr>
        <w:tc>
          <w:tcPr>
            <w:tcW w:w="2884" w:type="dxa"/>
          </w:tcPr>
          <w:p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28.02.2018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7D270D" w:rsidRPr="00840C17" w:rsidRDefault="007D270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:rsidR="007D270D" w:rsidRPr="00840C17" w:rsidRDefault="007D270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:rsidR="007D270D" w:rsidRPr="00840C17" w:rsidRDefault="007D270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:rsidR="007D270D" w:rsidRPr="00840C17" w:rsidRDefault="007D270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7D270D" w:rsidRPr="00840C17">
        <w:trPr>
          <w:trHeight w:val="255"/>
        </w:trPr>
        <w:tc>
          <w:tcPr>
            <w:tcW w:w="10484" w:type="dxa"/>
            <w:vAlign w:val="bottom"/>
          </w:tcPr>
          <w:p w:rsidR="007D270D" w:rsidRPr="00840C17" w:rsidRDefault="007D270D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7D270D" w:rsidRPr="00840C17">
        <w:trPr>
          <w:trHeight w:val="255"/>
        </w:trPr>
        <w:tc>
          <w:tcPr>
            <w:tcW w:w="10484" w:type="dxa"/>
            <w:vAlign w:val="bottom"/>
          </w:tcPr>
          <w:p w:rsidR="007D270D" w:rsidRPr="00840C17" w:rsidRDefault="007D270D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7D270D" w:rsidRPr="00840C17">
        <w:trPr>
          <w:trHeight w:val="255"/>
        </w:trPr>
        <w:tc>
          <w:tcPr>
            <w:tcW w:w="10484" w:type="dxa"/>
            <w:vAlign w:val="bottom"/>
          </w:tcPr>
          <w:p w:rsidR="007D270D" w:rsidRPr="00840C17" w:rsidRDefault="007D270D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7D270D" w:rsidRPr="00840C17">
        <w:trPr>
          <w:trHeight w:val="255"/>
        </w:trPr>
        <w:tc>
          <w:tcPr>
            <w:tcW w:w="10484" w:type="dxa"/>
            <w:vAlign w:val="bottom"/>
          </w:tcPr>
          <w:p w:rsidR="007D270D" w:rsidRPr="00840C17" w:rsidRDefault="007D270D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7D270D" w:rsidRPr="00840C17" w:rsidRDefault="007D270D">
      <w:pPr>
        <w:rPr>
          <w:rFonts w:ascii="Arial" w:hAnsi="Arial" w:cs="Arial"/>
        </w:rPr>
      </w:pPr>
    </w:p>
    <w:p w:rsidR="007D270D" w:rsidRPr="00840C17" w:rsidRDefault="007D270D">
      <w:pPr>
        <w:rPr>
          <w:rFonts w:ascii="Arial" w:hAnsi="Arial" w:cs="Arial"/>
          <w:color w:val="000000"/>
          <w:sz w:val="20"/>
          <w:szCs w:val="20"/>
        </w:rPr>
      </w:pPr>
    </w:p>
    <w:p w:rsidR="007D270D" w:rsidRPr="00840C17" w:rsidRDefault="007D270D">
      <w:pPr>
        <w:rPr>
          <w:rFonts w:ascii="Arial" w:hAnsi="Arial" w:cs="Arial"/>
          <w:color w:val="000000"/>
          <w:sz w:val="20"/>
          <w:szCs w:val="20"/>
        </w:rPr>
      </w:pPr>
    </w:p>
    <w:p w:rsidR="007D270D" w:rsidRPr="00840C17" w:rsidRDefault="007D270D">
      <w:pPr>
        <w:rPr>
          <w:rFonts w:ascii="Arial" w:hAnsi="Arial" w:cs="Arial"/>
        </w:rPr>
      </w:pPr>
    </w:p>
    <w:sectPr w:rsidR="007D270D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70D" w:rsidRDefault="007D270D">
      <w:r>
        <w:separator/>
      </w:r>
    </w:p>
  </w:endnote>
  <w:endnote w:type="continuationSeparator" w:id="0">
    <w:p w:rsidR="007D270D" w:rsidRDefault="007D2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70D" w:rsidRDefault="007D270D">
      <w:r>
        <w:separator/>
      </w:r>
    </w:p>
  </w:footnote>
  <w:footnote w:type="continuationSeparator" w:id="0">
    <w:p w:rsidR="007D270D" w:rsidRDefault="007D270D">
      <w:r>
        <w:continuationSeparator/>
      </w:r>
    </w:p>
  </w:footnote>
  <w:footnote w:id="1">
    <w:p w:rsidR="007D270D" w:rsidRDefault="007D270D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:rsidR="007D270D" w:rsidRDefault="007D270D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:rsidR="007D270D" w:rsidRPr="002040CE" w:rsidRDefault="007D270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:rsidR="007D270D" w:rsidRDefault="007D270D">
      <w:pPr>
        <w:spacing w:line="100" w:lineRule="atLeast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C6A"/>
    <w:rsid w:val="000519D5"/>
    <w:rsid w:val="00087052"/>
    <w:rsid w:val="000A207F"/>
    <w:rsid w:val="000C6FD9"/>
    <w:rsid w:val="00132C6A"/>
    <w:rsid w:val="00165CFD"/>
    <w:rsid w:val="00167EAA"/>
    <w:rsid w:val="002040CE"/>
    <w:rsid w:val="00204CCE"/>
    <w:rsid w:val="00250D8F"/>
    <w:rsid w:val="00346F34"/>
    <w:rsid w:val="00362068"/>
    <w:rsid w:val="00391662"/>
    <w:rsid w:val="003B1A3E"/>
    <w:rsid w:val="0040555B"/>
    <w:rsid w:val="0049075A"/>
    <w:rsid w:val="004F6F81"/>
    <w:rsid w:val="005033BB"/>
    <w:rsid w:val="005038B1"/>
    <w:rsid w:val="00513213"/>
    <w:rsid w:val="005C3AB0"/>
    <w:rsid w:val="005D3E5F"/>
    <w:rsid w:val="0064397C"/>
    <w:rsid w:val="006758CF"/>
    <w:rsid w:val="006908A1"/>
    <w:rsid w:val="006E342D"/>
    <w:rsid w:val="00722E63"/>
    <w:rsid w:val="007248DD"/>
    <w:rsid w:val="00736F82"/>
    <w:rsid w:val="00745662"/>
    <w:rsid w:val="00787276"/>
    <w:rsid w:val="007D270D"/>
    <w:rsid w:val="00840C17"/>
    <w:rsid w:val="00855A34"/>
    <w:rsid w:val="00865C15"/>
    <w:rsid w:val="00876031"/>
    <w:rsid w:val="00894146"/>
    <w:rsid w:val="009654B7"/>
    <w:rsid w:val="00994B08"/>
    <w:rsid w:val="009B1584"/>
    <w:rsid w:val="009C0557"/>
    <w:rsid w:val="009E3D4B"/>
    <w:rsid w:val="009E536E"/>
    <w:rsid w:val="00A52D5D"/>
    <w:rsid w:val="00A93200"/>
    <w:rsid w:val="00B26698"/>
    <w:rsid w:val="00B7723A"/>
    <w:rsid w:val="00BB0616"/>
    <w:rsid w:val="00C10A66"/>
    <w:rsid w:val="00C20CDC"/>
    <w:rsid w:val="00C25882"/>
    <w:rsid w:val="00C47477"/>
    <w:rsid w:val="00C603C5"/>
    <w:rsid w:val="00C608F7"/>
    <w:rsid w:val="00C97DB0"/>
    <w:rsid w:val="00CC0AB6"/>
    <w:rsid w:val="00CC7905"/>
    <w:rsid w:val="00CE6EFC"/>
    <w:rsid w:val="00D26962"/>
    <w:rsid w:val="00D31DD6"/>
    <w:rsid w:val="00D554A5"/>
    <w:rsid w:val="00D61322"/>
    <w:rsid w:val="00DA0B1B"/>
    <w:rsid w:val="00F15149"/>
    <w:rsid w:val="00F15F82"/>
    <w:rsid w:val="00F3002A"/>
    <w:rsid w:val="00F97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0557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C0557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C0557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C0557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6</Pages>
  <Words>1517</Words>
  <Characters>8649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LOffice User</dc:creator>
  <cp:keywords/>
  <dc:description/>
  <cp:lastModifiedBy>Windows</cp:lastModifiedBy>
  <cp:revision>18</cp:revision>
  <cp:lastPrinted>2017-02-17T07:39:00Z</cp:lastPrinted>
  <dcterms:created xsi:type="dcterms:W3CDTF">2015-02-10T16:50:00Z</dcterms:created>
  <dcterms:modified xsi:type="dcterms:W3CDTF">2018-02-15T19:17:00Z</dcterms:modified>
</cp:coreProperties>
</file>